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315DF" w14:textId="77777777" w:rsidR="00AA4E8A" w:rsidRDefault="00AA4E8A" w:rsidP="00206540">
      <w:pPr>
        <w:pStyle w:val="Standard"/>
        <w:jc w:val="center"/>
        <w:rPr>
          <w:rFonts w:ascii="Verdana" w:hAnsi="Verdana" w:cs="Verdana"/>
          <w:b/>
          <w:sz w:val="22"/>
          <w:szCs w:val="20"/>
          <w:lang w:val="es-ES"/>
        </w:rPr>
      </w:pPr>
    </w:p>
    <w:p w14:paraId="6599E979" w14:textId="77777777" w:rsidR="00E877FE" w:rsidRDefault="00E43747" w:rsidP="00843388">
      <w:pPr>
        <w:pStyle w:val="Standard"/>
        <w:rPr>
          <w:rFonts w:ascii="Verdana" w:hAnsi="Verdana" w:cs="Verdana"/>
          <w:b/>
          <w:sz w:val="22"/>
          <w:szCs w:val="20"/>
          <w:lang w:val="es-ES"/>
        </w:rPr>
      </w:pPr>
      <w:r>
        <w:rPr>
          <w:rFonts w:ascii="Verdana" w:hAnsi="Verdana" w:cs="Verdana"/>
          <w:b/>
          <w:sz w:val="22"/>
          <w:szCs w:val="20"/>
          <w:lang w:val="es-ES"/>
        </w:rPr>
        <w:t xml:space="preserve">Mesas de trabajo </w:t>
      </w:r>
      <w:r w:rsidR="00E877FE">
        <w:rPr>
          <w:rFonts w:ascii="Verdana" w:hAnsi="Verdana" w:cs="Verdana"/>
          <w:b/>
          <w:sz w:val="22"/>
          <w:szCs w:val="20"/>
          <w:lang w:val="es-ES"/>
        </w:rPr>
        <w:t>c</w:t>
      </w:r>
      <w:r>
        <w:rPr>
          <w:rFonts w:ascii="Verdana" w:hAnsi="Verdana" w:cs="Verdana"/>
          <w:b/>
          <w:sz w:val="22"/>
          <w:szCs w:val="20"/>
          <w:lang w:val="es-ES"/>
        </w:rPr>
        <w:t>omunitaria</w:t>
      </w:r>
      <w:r w:rsidR="00E877FE">
        <w:rPr>
          <w:rFonts w:ascii="Verdana" w:hAnsi="Verdana" w:cs="Verdana"/>
          <w:b/>
          <w:sz w:val="22"/>
          <w:szCs w:val="20"/>
          <w:lang w:val="es-ES"/>
        </w:rPr>
        <w:t>s</w:t>
      </w:r>
    </w:p>
    <w:p w14:paraId="06401699" w14:textId="6246DF99" w:rsidR="007F54B8" w:rsidRPr="00457E4C" w:rsidRDefault="00E43747" w:rsidP="00843388">
      <w:pPr>
        <w:pStyle w:val="Standard"/>
        <w:rPr>
          <w:rFonts w:ascii="Verdana" w:hAnsi="Verdana" w:cs="Verdana"/>
          <w:b/>
          <w:sz w:val="22"/>
          <w:szCs w:val="20"/>
          <w:lang w:val="es-ES"/>
        </w:rPr>
      </w:pPr>
      <w:r>
        <w:rPr>
          <w:rFonts w:ascii="Verdana" w:hAnsi="Verdana" w:cs="Verdana"/>
          <w:b/>
          <w:sz w:val="22"/>
          <w:szCs w:val="20"/>
          <w:lang w:val="es-ES"/>
        </w:rPr>
        <w:t>Barrios Santo Tomás y El Castillo</w:t>
      </w:r>
      <w:r w:rsidR="00206540">
        <w:rPr>
          <w:rFonts w:ascii="Verdana" w:hAnsi="Verdana" w:cs="Verdana"/>
          <w:b/>
          <w:sz w:val="22"/>
          <w:szCs w:val="20"/>
          <w:lang w:val="es-ES"/>
        </w:rPr>
        <w:t>, La Pintana</w:t>
      </w:r>
    </w:p>
    <w:p w14:paraId="63AF98B0" w14:textId="379BAAB1" w:rsidR="00763C34" w:rsidRDefault="00E43747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Verdana" w:hAnsi="Verdana" w:cs="Verdana"/>
          <w:b/>
          <w:sz w:val="18"/>
          <w:szCs w:val="20"/>
          <w:lang w:val="es-ES"/>
        </w:rPr>
        <w:t>Miércoles</w:t>
      </w:r>
      <w:r w:rsidR="007F54B8">
        <w:rPr>
          <w:rFonts w:ascii="Verdana" w:hAnsi="Verdana" w:cs="Verdana"/>
          <w:b/>
          <w:sz w:val="18"/>
          <w:szCs w:val="20"/>
          <w:lang w:val="es-ES"/>
        </w:rPr>
        <w:t xml:space="preserve"> </w:t>
      </w:r>
      <w:r>
        <w:rPr>
          <w:rFonts w:ascii="Verdana" w:hAnsi="Verdana" w:cs="Verdana"/>
          <w:b/>
          <w:sz w:val="18"/>
          <w:szCs w:val="20"/>
          <w:lang w:val="es-ES"/>
        </w:rPr>
        <w:t>18</w:t>
      </w:r>
      <w:r w:rsidR="007F54B8">
        <w:rPr>
          <w:rFonts w:ascii="Verdana" w:hAnsi="Verdana" w:cs="Verdana"/>
          <w:b/>
          <w:sz w:val="18"/>
          <w:szCs w:val="20"/>
          <w:lang w:val="es-ES"/>
        </w:rPr>
        <w:t xml:space="preserve"> de mayo de 2022</w:t>
      </w:r>
    </w:p>
    <w:p w14:paraId="62817F1D" w14:textId="2C3C051E" w:rsidR="007F54B8" w:rsidRDefault="00E43747" w:rsidP="00E43747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Verdana" w:hAnsi="Verdana" w:cs="Verdana"/>
          <w:b/>
          <w:sz w:val="18"/>
          <w:szCs w:val="20"/>
          <w:lang w:val="es-ES"/>
        </w:rPr>
        <w:t xml:space="preserve">17:00 </w:t>
      </w:r>
      <w:proofErr w:type="spellStart"/>
      <w:r>
        <w:rPr>
          <w:rFonts w:ascii="Verdana" w:hAnsi="Verdana" w:cs="Verdana"/>
          <w:b/>
          <w:sz w:val="18"/>
          <w:szCs w:val="20"/>
          <w:lang w:val="es-ES"/>
        </w:rPr>
        <w:t>hrs</w:t>
      </w:r>
      <w:proofErr w:type="spellEnd"/>
      <w:r w:rsidR="00E877FE">
        <w:rPr>
          <w:rFonts w:ascii="Verdana" w:hAnsi="Verdana" w:cs="Verdana"/>
          <w:b/>
          <w:sz w:val="18"/>
          <w:szCs w:val="20"/>
          <w:lang w:val="es-ES"/>
        </w:rPr>
        <w:t>.</w:t>
      </w:r>
      <w:r>
        <w:rPr>
          <w:rFonts w:ascii="Verdana" w:hAnsi="Verdana" w:cs="Verdana"/>
          <w:b/>
          <w:sz w:val="18"/>
          <w:szCs w:val="20"/>
          <w:lang w:val="es-ES"/>
        </w:rPr>
        <w:t xml:space="preserve"> Barrio El Castillo</w:t>
      </w:r>
    </w:p>
    <w:p w14:paraId="1CF659F3" w14:textId="403E7243" w:rsidR="007F54B8" w:rsidRDefault="007F54B8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Verdana" w:hAnsi="Verdana" w:cs="Verdana"/>
          <w:b/>
          <w:sz w:val="18"/>
          <w:szCs w:val="20"/>
          <w:lang w:val="es-ES"/>
        </w:rPr>
        <w:t>Lugar:</w:t>
      </w:r>
      <w:r w:rsidR="007D0C5D" w:rsidRPr="007D0C5D">
        <w:rPr>
          <w:lang w:val="es-ES"/>
        </w:rPr>
        <w:t xml:space="preserve"> </w:t>
      </w:r>
      <w:proofErr w:type="gramStart"/>
      <w:r w:rsidR="00E43747">
        <w:rPr>
          <w:rFonts w:ascii="Verdana" w:hAnsi="Verdana" w:cs="Verdana"/>
          <w:b/>
          <w:sz w:val="18"/>
          <w:szCs w:val="20"/>
          <w:lang w:val="es-ES"/>
        </w:rPr>
        <w:t>Comandante</w:t>
      </w:r>
      <w:proofErr w:type="gramEnd"/>
      <w:r w:rsidR="00E43747">
        <w:rPr>
          <w:rFonts w:ascii="Verdana" w:hAnsi="Verdana" w:cs="Verdana"/>
          <w:b/>
          <w:sz w:val="18"/>
          <w:szCs w:val="20"/>
          <w:lang w:val="es-ES"/>
        </w:rPr>
        <w:t xml:space="preserve"> Bartolomé Vivar 02792, Villa Eleuterio Ramírez, Barrio El Castillo, La Pintana</w:t>
      </w:r>
      <w:r w:rsidR="00E877FE">
        <w:rPr>
          <w:rFonts w:ascii="Verdana" w:hAnsi="Verdana" w:cs="Verdana"/>
          <w:b/>
          <w:sz w:val="18"/>
          <w:szCs w:val="20"/>
          <w:lang w:val="es-ES"/>
        </w:rPr>
        <w:t>.</w:t>
      </w:r>
    </w:p>
    <w:p w14:paraId="4D39BC98" w14:textId="77777777" w:rsidR="00E877FE" w:rsidRDefault="00E877FE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</w:p>
    <w:p w14:paraId="7F8F78E3" w14:textId="32C1C441" w:rsidR="00E43747" w:rsidRDefault="00E43747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Verdana" w:hAnsi="Verdana" w:cs="Verdana"/>
          <w:b/>
          <w:sz w:val="18"/>
          <w:szCs w:val="20"/>
          <w:lang w:val="es-ES"/>
        </w:rPr>
        <w:t xml:space="preserve">18:30 </w:t>
      </w:r>
      <w:proofErr w:type="spellStart"/>
      <w:r>
        <w:rPr>
          <w:rFonts w:ascii="Verdana" w:hAnsi="Verdana" w:cs="Verdana"/>
          <w:b/>
          <w:sz w:val="18"/>
          <w:szCs w:val="20"/>
          <w:lang w:val="es-ES"/>
        </w:rPr>
        <w:t>hrs</w:t>
      </w:r>
      <w:proofErr w:type="spellEnd"/>
      <w:r w:rsidR="00E877FE">
        <w:rPr>
          <w:rFonts w:ascii="Verdana" w:hAnsi="Verdana" w:cs="Verdana"/>
          <w:b/>
          <w:sz w:val="18"/>
          <w:szCs w:val="20"/>
          <w:lang w:val="es-ES"/>
        </w:rPr>
        <w:t>.</w:t>
      </w:r>
      <w:r>
        <w:rPr>
          <w:rFonts w:ascii="Verdana" w:hAnsi="Verdana" w:cs="Verdana"/>
          <w:b/>
          <w:sz w:val="18"/>
          <w:szCs w:val="20"/>
          <w:lang w:val="es-ES"/>
        </w:rPr>
        <w:t xml:space="preserve"> Barrio Santo Tomás</w:t>
      </w:r>
    </w:p>
    <w:p w14:paraId="6379BB1A" w14:textId="22364C4A" w:rsidR="00E43747" w:rsidRPr="007D0C5D" w:rsidRDefault="00E43747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Verdana" w:hAnsi="Verdana" w:cs="Verdana"/>
          <w:b/>
          <w:sz w:val="18"/>
          <w:szCs w:val="20"/>
          <w:lang w:val="es-ES"/>
        </w:rPr>
        <w:t xml:space="preserve">Lugar: La </w:t>
      </w:r>
      <w:r w:rsidR="00E877FE">
        <w:rPr>
          <w:rFonts w:ascii="Verdana" w:hAnsi="Verdana" w:cs="Verdana"/>
          <w:b/>
          <w:sz w:val="18"/>
          <w:szCs w:val="20"/>
          <w:lang w:val="es-ES"/>
        </w:rPr>
        <w:t>Recova</w:t>
      </w:r>
      <w:r>
        <w:rPr>
          <w:rFonts w:ascii="Verdana" w:hAnsi="Verdana" w:cs="Verdana"/>
          <w:b/>
          <w:sz w:val="18"/>
          <w:szCs w:val="20"/>
          <w:lang w:val="es-ES"/>
        </w:rPr>
        <w:t xml:space="preserve"> #10856, Villa La Serena, Barrio Santo Tomás, La Pintana</w:t>
      </w:r>
    </w:p>
    <w:p w14:paraId="31E56DA9" w14:textId="77777777" w:rsidR="007F54B8" w:rsidRDefault="007F54B8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</w:p>
    <w:p w14:paraId="49ACB094" w14:textId="77777777" w:rsidR="007F54B8" w:rsidRPr="00D32F0D" w:rsidRDefault="007F54B8" w:rsidP="00457E4C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</w:p>
    <w:p w14:paraId="00FF02D9" w14:textId="77777777" w:rsidR="007F54B8" w:rsidRPr="007F54B8" w:rsidRDefault="007F54B8" w:rsidP="00C46358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 w:rsidRPr="007F54B8">
        <w:rPr>
          <w:rFonts w:ascii="Verdana" w:hAnsi="Verdana" w:cs="Verdana"/>
          <w:b/>
          <w:sz w:val="22"/>
          <w:szCs w:val="20"/>
          <w:lang w:val="es-ES"/>
        </w:rPr>
        <w:t>Actividad</w:t>
      </w:r>
    </w:p>
    <w:p w14:paraId="1BABD658" w14:textId="0320486B" w:rsidR="00E877FE" w:rsidRDefault="00E877FE" w:rsidP="00457E4C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El subsecretario de Prevención del Delito, 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Eduardo Vergara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y el Director Nacional del FOSIS, Nicolás Navarrete, participan de las mesas de trabajo comunitarias los barrios El Castillo y Santo Tomás de La Pintana que son parte del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Programa Barrios Prioritarios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de la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SPD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y del Programa Barrios en Acción del FOSIS.</w:t>
      </w:r>
    </w:p>
    <w:p w14:paraId="32AF63AD" w14:textId="434309AE" w:rsidR="00E877FE" w:rsidRDefault="00E877FE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En las mesas de trabajo se 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aprobar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án las obras de confianza de los b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arrios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financiadas por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la </w:t>
      </w:r>
      <w:r w:rsidR="00663D7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Subsecretaría de Prevención del D</w:t>
      </w:r>
      <w:r w:rsidRP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elito.</w:t>
      </w:r>
      <w:r w:rsid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Marcia Araya, c</w:t>
      </w:r>
      <w:r w:rsidR="00381E50"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oordinadora </w:t>
      </w:r>
      <w:r w:rsid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b</w:t>
      </w:r>
      <w:r w:rsidR="00381E50"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arrial </w:t>
      </w:r>
      <w:r w:rsid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del FOSIS </w:t>
      </w:r>
      <w:proofErr w:type="spellStart"/>
      <w:r w:rsid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RM</w:t>
      </w:r>
      <w:proofErr w:type="spellEnd"/>
      <w:r w:rsid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es la secretaria ejecutiva de la mesa.</w:t>
      </w:r>
    </w:p>
    <w:p w14:paraId="657F49BD" w14:textId="61C51A49" w:rsidR="007D0C5D" w:rsidRPr="007F54B8" w:rsidRDefault="00E877FE" w:rsidP="007D0C5D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Están convocados</w:t>
      </w:r>
      <w:r w:rsidR="0089071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las y los dirigentes locales, además de vecinos y vecinas del sector. Se esperan</w:t>
      </w:r>
      <w:r w:rsid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25</w:t>
      </w:r>
      <w:r w:rsidR="0089071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personas</w:t>
      </w:r>
      <w:r w:rsid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por b</w:t>
      </w:r>
      <w:r w:rsid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arrio</w:t>
      </w:r>
      <w:r w:rsidR="0089071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6C1BB376" w14:textId="77777777" w:rsidR="007D0C5D" w:rsidRPr="00D96A7A" w:rsidRDefault="007D0C5D" w:rsidP="00D96A7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3BB9702D" w14:textId="41AB850A" w:rsidR="00457E4C" w:rsidRPr="007F54B8" w:rsidRDefault="00457E4C" w:rsidP="00C46358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>
        <w:rPr>
          <w:rFonts w:ascii="Verdana" w:hAnsi="Verdana" w:cs="Verdana"/>
          <w:b/>
          <w:sz w:val="22"/>
          <w:szCs w:val="20"/>
          <w:lang w:val="es-ES"/>
        </w:rPr>
        <w:t>Autoridades convocadas</w:t>
      </w:r>
    </w:p>
    <w:p w14:paraId="0DCCB71A" w14:textId="4CC48E69" w:rsidR="00E43747" w:rsidRDefault="00E43747" w:rsidP="00890714">
      <w:pPr>
        <w:pStyle w:val="Prrafodelista"/>
        <w:numPr>
          <w:ilvl w:val="0"/>
          <w:numId w:val="6"/>
        </w:numPr>
        <w:ind w:left="567" w:hanging="20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Subsecretari</w:t>
      </w:r>
      <w:r w:rsidR="0020654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o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de Prevención del Delito</w:t>
      </w:r>
      <w:r w:rsidR="00E877FE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Eduardo Vergara.</w:t>
      </w:r>
    </w:p>
    <w:p w14:paraId="27A894A3" w14:textId="618A32D3" w:rsidR="00890714" w:rsidRPr="00890714" w:rsidRDefault="00890714" w:rsidP="00890714">
      <w:pPr>
        <w:pStyle w:val="Prrafodelista"/>
        <w:numPr>
          <w:ilvl w:val="0"/>
          <w:numId w:val="6"/>
        </w:numPr>
        <w:ind w:left="567" w:hanging="20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89071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Director Ejecutivo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, Nicolás Navarrete Hernández. </w:t>
      </w:r>
    </w:p>
    <w:p w14:paraId="551923AB" w14:textId="25F69694" w:rsidR="00E43747" w:rsidRDefault="00E43747" w:rsidP="00890714">
      <w:pPr>
        <w:pStyle w:val="Prrafodelista"/>
        <w:numPr>
          <w:ilvl w:val="0"/>
          <w:numId w:val="6"/>
        </w:numPr>
        <w:ind w:left="567" w:hanging="20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Director de Seguridad </w:t>
      </w:r>
      <w:r w:rsidR="0014695C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Humana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de la Municipalidad de La Pintana</w:t>
      </w:r>
      <w14:conflictIns w:id="0" w:author="Gabriela Villanueva Rodriguez">
        <w:r w:rsidR="00E877FE">
          <w:rPr>
            <w:rFonts w:ascii="Verdana" w:eastAsia="Cambria, 'Times New Roman'" w:hAnsi="Verdana" w:cs="Verdana"/>
            <w:kern w:val="3"/>
            <w:sz w:val="18"/>
            <w:szCs w:val="20"/>
            <w:lang w:eastAsia="zh-CN"/>
          </w:rPr>
          <w:t>.</w:t>
        </w:r>
      </w14:conflictIns>
    </w:p>
    <w:p w14:paraId="7FFB726B" w14:textId="2952615E" w:rsidR="00663D74" w:rsidRDefault="00663D74" w:rsidP="00890714">
      <w:pPr>
        <w:pStyle w:val="Prrafodelista"/>
        <w:numPr>
          <w:ilvl w:val="0"/>
          <w:numId w:val="6"/>
        </w:numPr>
        <w:ind w:left="567" w:hanging="20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Jefa de Prevención Social de la División de Seguridad Humana de la Municipalidad de La Pintana, Catalina Fritz.</w:t>
      </w:r>
    </w:p>
    <w:p w14:paraId="586E19A8" w14:textId="58E662B5" w:rsid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7674341A" w14:textId="10CF7BBA" w:rsidR="00381E50" w:rsidRPr="007F54B8" w:rsidRDefault="00381E50" w:rsidP="00381E50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>
        <w:rPr>
          <w:rFonts w:ascii="Verdana" w:hAnsi="Verdana" w:cs="Verdana"/>
          <w:b/>
          <w:sz w:val="22"/>
          <w:szCs w:val="20"/>
          <w:lang w:val="es-ES"/>
        </w:rPr>
        <w:t xml:space="preserve">Programa mesa </w:t>
      </w:r>
      <w:r w:rsidRPr="00381E50">
        <w:rPr>
          <w:rFonts w:ascii="Verdana" w:hAnsi="Verdana" w:cs="Verdana"/>
          <w:b/>
          <w:sz w:val="22"/>
          <w:szCs w:val="20"/>
          <w:lang w:val="es-ES"/>
        </w:rPr>
        <w:t>Barrio El Castillo</w:t>
      </w:r>
    </w:p>
    <w:p w14:paraId="3196A0FE" w14:textId="77777777" w:rsid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17:00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Llegada de autoridades.</w:t>
      </w:r>
    </w:p>
    <w:p w14:paraId="636B2335" w14:textId="77777777" w:rsid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17:05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Bienvenida.</w:t>
      </w:r>
    </w:p>
    <w:p w14:paraId="0C4F1A89" w14:textId="317ECAB4" w:rsidR="00381E50" w:rsidRDefault="00381E50" w:rsidP="00381E50">
      <w:pPr>
        <w:ind w:left="1418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Marcia Araya, c</w:t>
      </w:r>
      <w:r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oordinadora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b</w:t>
      </w:r>
      <w:r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arrial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del FOSIS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RM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presenta a las y los dirigentes del territorio y a las autoridades presentes.</w:t>
      </w:r>
    </w:p>
    <w:p w14:paraId="68333647" w14:textId="32740C42" w:rsid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17:10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 w:rsidR="00202D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Palabras representante municipio.</w:t>
      </w:r>
    </w:p>
    <w:p w14:paraId="1334F27C" w14:textId="62173DC5" w:rsid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17:15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 w:rsidR="00202D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 xml:space="preserve">Palabras </w:t>
      </w:r>
      <w:r w:rsidR="00202D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director ejecutivo del FOSIS, Nicolás Navarrete Hernández.</w:t>
      </w:r>
    </w:p>
    <w:p w14:paraId="62FFB378" w14:textId="2C5A6A05" w:rsidR="00381E50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17:20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 xml:space="preserve">Palabras </w:t>
      </w:r>
      <w:r w:rsidR="00381E50"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Subsecretario de Prevención del Delito, Eduardo Vergara.</w:t>
      </w:r>
    </w:p>
    <w:p w14:paraId="68B54BA1" w14:textId="170FCF19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lastRenderedPageBreak/>
        <w:t xml:space="preserve">17:25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Palabras de representante de la comunidad.</w:t>
      </w:r>
    </w:p>
    <w:p w14:paraId="5488B178" w14:textId="5DC6B687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17:30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Inicio de la mesa</w:t>
      </w:r>
    </w:p>
    <w:p w14:paraId="2B5544DE" w14:textId="1890D398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18:15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Autoridades se retiran.</w:t>
      </w:r>
    </w:p>
    <w:p w14:paraId="07123062" w14:textId="77777777" w:rsidR="00202DCA" w:rsidRPr="00381E50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59032899" w14:textId="3D4E0671" w:rsidR="00202DCA" w:rsidRPr="007F54B8" w:rsidRDefault="00202DCA" w:rsidP="00202DCA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>
        <w:rPr>
          <w:rFonts w:ascii="Verdana" w:hAnsi="Verdana" w:cs="Verdana"/>
          <w:b/>
          <w:sz w:val="22"/>
          <w:szCs w:val="20"/>
          <w:lang w:val="es-ES"/>
        </w:rPr>
        <w:t xml:space="preserve">Programa mesa </w:t>
      </w:r>
      <w:r w:rsidRPr="00381E50">
        <w:rPr>
          <w:rFonts w:ascii="Verdana" w:hAnsi="Verdana" w:cs="Verdana"/>
          <w:b/>
          <w:sz w:val="22"/>
          <w:szCs w:val="20"/>
          <w:lang w:val="es-ES"/>
        </w:rPr>
        <w:t xml:space="preserve">Barrio </w:t>
      </w:r>
      <w:r>
        <w:rPr>
          <w:rFonts w:ascii="Verdana" w:hAnsi="Verdana" w:cs="Verdana"/>
          <w:b/>
          <w:sz w:val="22"/>
          <w:szCs w:val="20"/>
          <w:lang w:val="es-ES"/>
        </w:rPr>
        <w:t>Santo Tomás</w:t>
      </w:r>
    </w:p>
    <w:p w14:paraId="69396958" w14:textId="1314EB9E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3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Llegada de autoridades.</w:t>
      </w:r>
    </w:p>
    <w:p w14:paraId="5A8B4728" w14:textId="213AF6DF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3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Bienvenida.</w:t>
      </w:r>
    </w:p>
    <w:p w14:paraId="2C35C2D7" w14:textId="77777777" w:rsidR="00202DCA" w:rsidRDefault="00202DCA" w:rsidP="00202DCA">
      <w:pPr>
        <w:ind w:left="1418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Marcia Araya, c</w:t>
      </w:r>
      <w:r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oordinadora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b</w:t>
      </w:r>
      <w:r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arrial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del FOSIS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RM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presenta a las y los dirigentes del territorio y a las autoridades presentes.</w:t>
      </w:r>
    </w:p>
    <w:p w14:paraId="25808EDE" w14:textId="6E8CFEBE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4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Palabras representante municipio.</w:t>
      </w:r>
    </w:p>
    <w:p w14:paraId="4FF5AF8B" w14:textId="709ADDE1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4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Palabras director ejecutivo del FOSIS, Nicolás Navarrete Hernández.</w:t>
      </w:r>
    </w:p>
    <w:p w14:paraId="1F5C399F" w14:textId="23D2F1AA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5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 xml:space="preserve">Palabras </w:t>
      </w:r>
      <w:r w:rsidRPr="00381E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Subsecretario de Prevención del Delito, Eduardo Vergara.</w:t>
      </w:r>
    </w:p>
    <w:p w14:paraId="301B3F3C" w14:textId="5672618E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8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5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Palabras de representante de la comunidad.</w:t>
      </w:r>
    </w:p>
    <w:p w14:paraId="2055BCA9" w14:textId="69361F4A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9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0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0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Inicio de la mesa</w:t>
      </w:r>
    </w:p>
    <w:p w14:paraId="14336D66" w14:textId="1C6771FF" w:rsidR="00202DCA" w:rsidRDefault="00202DCA" w:rsidP="00202D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9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:15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hrs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ab/>
        <w:t>Autoridades se retiran.</w:t>
      </w:r>
    </w:p>
    <w:p w14:paraId="1965AE92" w14:textId="77777777" w:rsidR="00381E50" w:rsidRPr="00381E50" w:rsidRDefault="00381E50" w:rsidP="00381E50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7D7C2D56" w14:textId="5BAE484F" w:rsidR="00663D74" w:rsidRDefault="00663D74" w:rsidP="00663D74">
      <w:pPr>
        <w:jc w:val="both"/>
        <w:rPr>
          <w:rFonts w:ascii="Verdana" w:hAnsi="Verdana" w:cs="Verdana"/>
          <w:b/>
          <w:szCs w:val="20"/>
        </w:rPr>
      </w:pPr>
      <w:r>
        <w:rPr>
          <w:rFonts w:ascii="Verdana" w:hAnsi="Verdana" w:cs="Verdana"/>
          <w:b/>
          <w:szCs w:val="20"/>
        </w:rPr>
        <w:t xml:space="preserve">Antecedentes de </w:t>
      </w:r>
      <w:r w:rsidR="00342EDB">
        <w:rPr>
          <w:rFonts w:ascii="Verdana" w:hAnsi="Verdana" w:cs="Verdana"/>
          <w:b/>
          <w:szCs w:val="20"/>
        </w:rPr>
        <w:t>las obras de confianza</w:t>
      </w:r>
    </w:p>
    <w:p w14:paraId="2E5949C4" w14:textId="7FF01ED2" w:rsidR="00342EDB" w:rsidRDefault="00342EDB" w:rsidP="00663D7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Las obras de confianza forman parte de un convenio entre la Subsecretaría de Prevención del Delito (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SPD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) y los municipios donde se encuentra el programa Barrios Prioritarios.</w:t>
      </w:r>
    </w:p>
    <w:p w14:paraId="49C969A6" w14:textId="77777777" w:rsidR="00342EDB" w:rsidRDefault="00342EDB" w:rsidP="00342EDB">
      <w:pPr>
        <w:pStyle w:val="Prrafodelista"/>
        <w:ind w:left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4C1681E6" w14:textId="53AB450E" w:rsidR="00342EDB" w:rsidRDefault="00342EDB" w:rsidP="00342EDB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La </w:t>
      </w:r>
      <w:proofErr w:type="spellStart"/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SPD</w:t>
      </w:r>
      <w:proofErr w:type="spellEnd"/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aprueba</w:t>
      </w:r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un proyecto de fortalecimiento </w:t>
      </w:r>
      <w:proofErr w:type="spellStart"/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sociocomunitario</w:t>
      </w:r>
      <w:proofErr w:type="spellEnd"/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presentado por el municipio </w:t>
      </w:r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y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una vez aprobado, el municipio </w:t>
      </w:r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presenta una obra de confianza (que puede estar constituido por varios proyectos)</w:t>
      </w:r>
      <w:r w:rsidR="00F10E5C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que aborde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problemas de seguridad pública</w:t>
      </w:r>
      <w:r w:rsidRPr="00342ED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78C79A9E" w14:textId="77777777" w:rsidR="00342EDB" w:rsidRPr="00342EDB" w:rsidRDefault="00342EDB" w:rsidP="00342EDB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36506641" w14:textId="2335704C" w:rsidR="00342EDB" w:rsidRDefault="00342EDB" w:rsidP="00342EDB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Las mesas de trabajo son instancias de reunión con la comunidad en el marco de programa Barrios en Acción del FOSIS, en las que las funcionarias o funcionarios a cargo del programa en el territorio, cumplen el rol de secretarios ejecutivos.</w:t>
      </w:r>
    </w:p>
    <w:p w14:paraId="7173DF4A" w14:textId="77777777" w:rsidR="00342EDB" w:rsidRPr="00342EDB" w:rsidRDefault="00342EDB" w:rsidP="00342EDB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5421CECD" w14:textId="2DA5114F" w:rsidR="00342EDB" w:rsidRDefault="00F10E5C" w:rsidP="00342EDB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Las mesas de trabajo convocadas en esta </w:t>
      </w:r>
      <w:r w:rsidR="00C17E9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ocasión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son para que la comunidad apruebe las obras de confianza propuestas por el municipio.</w:t>
      </w:r>
    </w:p>
    <w:p w14:paraId="75894641" w14:textId="77777777" w:rsidR="00F10E5C" w:rsidRPr="00F10E5C" w:rsidRDefault="00F10E5C" w:rsidP="00F10E5C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25690357" w14:textId="017D90BA" w:rsidR="00F10E5C" w:rsidRPr="00CC32E0" w:rsidRDefault="00F10E5C" w:rsidP="00F10E5C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Las obras que se presentarán a la comunidad son</w:t>
      </w:r>
      <w:r w:rsidR="00C17E9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:</w:t>
      </w:r>
      <w:r w:rsidRPr="00F10E5C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para el Barrio Santo Tomás, luminarias peatonales para las villas Nacimiento, Millaray y La Serena; para el Barrio El Castillo, luminarias para plazas públicas de las villas Jorge Alessandri I, Jorge Alessandri II y Eleuterio Ramírez </w:t>
      </w:r>
    </w:p>
    <w:p w14:paraId="0D003F89" w14:textId="77777777" w:rsidR="00342EDB" w:rsidRPr="00342EDB" w:rsidRDefault="00342EDB" w:rsidP="00CC32E0">
      <w:pPr>
        <w:pStyle w:val="Prrafodelista"/>
        <w:ind w:left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6CEEFF53" w14:textId="77777777" w:rsidR="00F10E5C" w:rsidRDefault="00F10E5C" w:rsidP="00663D7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Cada obra de confianza cuenta con una inversión de $120.000.000, que es traspasada directamente por la </w:t>
      </w:r>
      <w:proofErr w:type="spellStart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SPD</w:t>
      </w:r>
      <w:proofErr w:type="spellEnd"/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a la municipalidad.</w:t>
      </w:r>
    </w:p>
    <w:p w14:paraId="6F019015" w14:textId="77777777" w:rsidR="00F10E5C" w:rsidRPr="00CC32E0" w:rsidRDefault="00F10E5C" w:rsidP="00CC32E0">
      <w:pP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613FFE6C" w14:textId="77777777" w:rsidR="00CC32E0" w:rsidRDefault="00CC32E0">
      <w:pPr>
        <w:widowControl w:val="0"/>
        <w:autoSpaceDN w:val="0"/>
        <w:spacing w:after="0" w:line="240" w:lineRule="auto"/>
        <w:textAlignment w:val="baseline"/>
        <w:rPr>
          <w:rFonts w:ascii="Verdana" w:eastAsia="Cambria, 'Times New Roman'" w:hAnsi="Verdana" w:cs="Verdana"/>
          <w:b/>
          <w:kern w:val="3"/>
          <w:szCs w:val="20"/>
          <w:lang w:eastAsia="zh-CN"/>
        </w:rPr>
      </w:pPr>
      <w:r>
        <w:rPr>
          <w:rFonts w:ascii="Verdana" w:hAnsi="Verdana" w:cs="Verdana"/>
          <w:b/>
          <w:szCs w:val="20"/>
        </w:rPr>
        <w:br w:type="page"/>
      </w:r>
    </w:p>
    <w:p w14:paraId="32F1CECE" w14:textId="1FBAEDC2" w:rsidR="007F54B8" w:rsidRPr="007F54B8" w:rsidRDefault="007F54B8" w:rsidP="00C46358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bookmarkStart w:id="1" w:name="_GoBack"/>
      <w:bookmarkEnd w:id="1"/>
      <w:r w:rsidRPr="007F54B8">
        <w:rPr>
          <w:rFonts w:ascii="Verdana" w:hAnsi="Verdana" w:cs="Verdana"/>
          <w:b/>
          <w:sz w:val="22"/>
          <w:szCs w:val="20"/>
          <w:lang w:val="es-ES"/>
        </w:rPr>
        <w:lastRenderedPageBreak/>
        <w:t>Antecedentes programa Barrios en Acción</w:t>
      </w:r>
    </w:p>
    <w:p w14:paraId="2C32AC93" w14:textId="0FF8B0CB" w:rsidR="007F54B8" w:rsidRDefault="00457E4C" w:rsidP="0030576F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El </w:t>
      </w:r>
      <w:r w:rsidRPr="0030576F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objetivo del programa Barrios en Acción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es m</w:t>
      </w:r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itigar los efectos del debilitamiento del capital social, a través del fortalecimiento de las capacidades de gestión </w:t>
      </w:r>
      <w:proofErr w:type="spellStart"/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sociocomunitaria</w:t>
      </w:r>
      <w:proofErr w:type="spellEnd"/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integración social de barrios prioritarios y el fortalecimiento de alianzas público-privadas.</w:t>
      </w:r>
    </w:p>
    <w:p w14:paraId="52A32181" w14:textId="77777777" w:rsidR="0030576F" w:rsidRPr="0030576F" w:rsidRDefault="0030576F" w:rsidP="0030576F">
      <w:pPr>
        <w:pStyle w:val="Prrafodelista"/>
        <w:ind w:left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2F135C0C" w14:textId="57492FD2" w:rsidR="007F54B8" w:rsidRDefault="007F54B8" w:rsidP="0030576F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Este programa se implementa gracias a un convenio entre el FOSIS y la Subsecretaría de Prevención del Delito del Ministerio del Interior.</w:t>
      </w:r>
    </w:p>
    <w:p w14:paraId="33F88131" w14:textId="77777777" w:rsidR="0030576F" w:rsidRPr="0030576F" w:rsidRDefault="0030576F" w:rsidP="0030576F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14BEF2C5" w14:textId="7C3DEC51" w:rsidR="007F54B8" w:rsidRDefault="00457E4C" w:rsidP="0030576F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programa apoya a las comunidades a realizar</w:t>
      </w:r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un diagnóstico comunitario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; elaborar un</w:t>
      </w:r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plan de trabajo comunitario </w:t>
      </w:r>
      <w:r w:rsidR="00740C0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y</w:t>
      </w:r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de desarrollo local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e implementar </w:t>
      </w:r>
      <w:r w:rsidR="00676D9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las iniciativas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comunitaria</w:t>
      </w:r>
      <w:r w:rsidR="00676D9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 priorizadas por las vecinas y vecinos</w:t>
      </w:r>
      <w:r w:rsidR="007F54B8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2363808D" w14:textId="77777777" w:rsidR="0030576F" w:rsidRPr="0030576F" w:rsidRDefault="0030576F" w:rsidP="0030576F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7C742673" w14:textId="0C8AAAD6" w:rsidR="007F54B8" w:rsidRDefault="007F54B8" w:rsidP="0030576F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Las iniciativas locales definidas por la comunidad </w:t>
      </w:r>
      <w:r w:rsidR="00740C0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reciben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un fondo de promoción </w:t>
      </w:r>
      <w:proofErr w:type="spellStart"/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sociocomunitaria</w:t>
      </w:r>
      <w:proofErr w:type="spellEnd"/>
      <w:r w:rsidR="00C17E9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5B495FFE" w14:textId="77777777" w:rsidR="00740C0D" w:rsidRPr="00740C0D" w:rsidRDefault="00740C0D" w:rsidP="00740C0D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0EF3F8C9" w14:textId="607F5E86" w:rsidR="007F54B8" w:rsidRDefault="007F54B8" w:rsidP="0030576F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A este programa no se postula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 Los barrios prioritarios han sido definidos por la Subsecretaría de Prevención del Delito del Ministerio del Interior por ubicarse en un territorio intensamente afectado por la violencia; altos niveles de delitos vinculados al narcotráfico, al porte y uso de armas; y a presencia de organizaciones criminales.</w:t>
      </w:r>
    </w:p>
    <w:p w14:paraId="7C85EE32" w14:textId="77777777" w:rsidR="00873B50" w:rsidRPr="00873B50" w:rsidRDefault="00873B50" w:rsidP="00873B50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75BE16C1" w14:textId="008A3EF8" w:rsidR="0056704A" w:rsidRPr="0056704A" w:rsidRDefault="00873B50" w:rsidP="00EC44F1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programa Barrios en Acción se ejecuta en t</w:t>
      </w:r>
      <w:r w:rsidR="00CE54A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rece</w:t>
      </w:r>
      <w:r w:rsidRP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barrios </w:t>
      </w:r>
      <w:r w:rsidR="00CE54AB" w:rsidRPr="00CE7BE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 región Metropolitana</w:t>
      </w:r>
      <w:r w:rsidR="00CE54A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: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 Pincoya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Huechuraba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Parinacota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Quilicura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Santo Tomás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 Pintana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Castillo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(La Pintana);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Irene Frei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Conchalí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4 de septiembre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Bosque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Bajos de Mena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Puente Alto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Carol Urzúa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Puente Alto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Andes Cordillera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San Bernardo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Sara Gajardo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Cerro Navia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 Legua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(San Joaquín);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San Luis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Maipú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); y 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José María Caro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</w:t>
      </w:r>
      <w:r w:rsidR="00EC44F1" w:rsidRP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Lo Espejo</w:t>
      </w:r>
      <w:r w:rsidR="00EC44F1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)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38642A78" w14:textId="3E286DDB" w:rsidR="0056704A" w:rsidRDefault="007066A6" w:rsidP="0056704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7066A6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Inversión nacional: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$993.458.740.-</w:t>
      </w:r>
    </w:p>
    <w:p w14:paraId="300B3F9A" w14:textId="58F93577" w:rsidR="00873B50" w:rsidRPr="0056704A" w:rsidRDefault="00873B50" w:rsidP="0056704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7066A6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 xml:space="preserve">Inversión </w:t>
      </w:r>
      <w:r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regional</w:t>
      </w:r>
      <w:r w:rsidRPr="007066A6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:</w:t>
      </w:r>
      <w:r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 xml:space="preserve"> </w:t>
      </w:r>
      <w:r w:rsidR="00184E08" w:rsidRPr="00184E08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$175.</w:t>
      </w:r>
      <w:r w:rsidR="00C61FFF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52</w:t>
      </w:r>
      <w:r w:rsidR="00184E08" w:rsidRPr="00184E08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0.000</w:t>
      </w:r>
      <w:r w:rsidR="00C61FFF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 xml:space="preserve"> ($150.000.000 para Estrategia de Activación Barrial y $25.520.000 para estrategia de promoción </w:t>
      </w:r>
      <w:proofErr w:type="spellStart"/>
      <w:r w:rsidR="00C61FFF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sociocomunitaria</w:t>
      </w:r>
      <w:proofErr w:type="spellEnd"/>
      <w:r w:rsidR="00C61FFF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)</w:t>
      </w:r>
    </w:p>
    <w:p w14:paraId="03DF2AE9" w14:textId="4A161831" w:rsidR="0056704A" w:rsidRDefault="007066A6" w:rsidP="00457E4C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7066A6">
        <w:rPr>
          <w:rFonts w:ascii="Verdana" w:eastAsia="Cambria, 'Times New Roman'" w:hAnsi="Verdana" w:cs="Verdana"/>
          <w:b/>
          <w:kern w:val="3"/>
          <w:sz w:val="18"/>
          <w:szCs w:val="20"/>
          <w:lang w:eastAsia="zh-CN"/>
        </w:rPr>
        <w:t>Cobertura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: 35 barrios en </w:t>
      </w:r>
      <w:r w:rsid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15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regiones del país</w:t>
      </w:r>
      <w:r w:rsid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(no incluye Ñuble)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3F6D2684" w14:textId="77777777" w:rsidR="007066A6" w:rsidRDefault="007066A6" w:rsidP="00457E4C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3BF533FA" w14:textId="5A88B47E" w:rsidR="007F54B8" w:rsidRPr="007F54B8" w:rsidRDefault="007F54B8" w:rsidP="00E3728D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 w:rsidRPr="007F54B8">
        <w:rPr>
          <w:rFonts w:ascii="Verdana" w:hAnsi="Verdana" w:cs="Verdana"/>
          <w:b/>
          <w:sz w:val="22"/>
          <w:szCs w:val="20"/>
          <w:lang w:val="es-ES"/>
        </w:rPr>
        <w:t>Antecedentes programa Barrios en Acción</w:t>
      </w:r>
      <w:r w:rsidR="0006147B">
        <w:rPr>
          <w:rFonts w:ascii="Verdana" w:hAnsi="Verdana" w:cs="Verdana"/>
          <w:b/>
          <w:sz w:val="22"/>
          <w:szCs w:val="20"/>
          <w:lang w:val="es-ES"/>
        </w:rPr>
        <w:t xml:space="preserve"> en</w:t>
      </w:r>
      <w:r w:rsidR="00E43747">
        <w:rPr>
          <w:rFonts w:ascii="Verdana" w:hAnsi="Verdana" w:cs="Verdana"/>
          <w:b/>
          <w:sz w:val="22"/>
          <w:szCs w:val="20"/>
          <w:lang w:val="es-ES"/>
        </w:rPr>
        <w:t xml:space="preserve"> </w:t>
      </w:r>
      <w:r w:rsidR="00873B50">
        <w:rPr>
          <w:rFonts w:ascii="Verdana" w:hAnsi="Verdana" w:cs="Verdana"/>
          <w:b/>
          <w:sz w:val="22"/>
          <w:szCs w:val="20"/>
          <w:lang w:val="es-ES"/>
        </w:rPr>
        <w:t>b</w:t>
      </w:r>
      <w:r w:rsidR="00E43747">
        <w:rPr>
          <w:rFonts w:ascii="Verdana" w:hAnsi="Verdana" w:cs="Verdana"/>
          <w:b/>
          <w:sz w:val="22"/>
          <w:szCs w:val="20"/>
          <w:lang w:val="es-ES"/>
        </w:rPr>
        <w:t xml:space="preserve">arrio El Castillo </w:t>
      </w:r>
    </w:p>
    <w:p w14:paraId="3E27A40B" w14:textId="4CE8382F" w:rsidR="003B34A4" w:rsidRDefault="0006147B" w:rsidP="00663D7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programa comenzó</w:t>
      </w:r>
      <w:r w:rsidR="003B34A4"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la intervención en </w:t>
      </w:r>
      <w:r w:rsid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el Barrio </w:t>
      </w:r>
      <w:r w:rsidR="00184E08"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El Castillo, </w:t>
      </w: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en marzo del 2021</w:t>
      </w:r>
      <w:r w:rsidR="00C17E9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y </w:t>
      </w:r>
      <w:r w:rsidR="00C64196"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la intervención directa con la comunidad par</w:t>
      </w:r>
      <w:r w:rsid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te</w:t>
      </w:r>
      <w:r w:rsidR="00C64196"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en agosto del 202</w:t>
      </w:r>
      <w:r w:rsid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2.</w:t>
      </w:r>
    </w:p>
    <w:p w14:paraId="0A986FE7" w14:textId="77777777" w:rsidR="00184E08" w:rsidRPr="00184E08" w:rsidRDefault="00184E08" w:rsidP="00184E08">
      <w:pPr>
        <w:pStyle w:val="Prrafodelista"/>
        <w:ind w:left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342BD6E5" w14:textId="42236E10" w:rsidR="003B34A4" w:rsidRDefault="003B34A4" w:rsidP="00663D7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U</w:t>
      </w:r>
      <w:r w:rsidR="0006147B"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n grupo motor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</w:t>
      </w:r>
      <w:r w:rsidR="0006147B"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integrado por líderes sociales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</w:t>
      </w:r>
      <w:r w:rsidR="0006147B"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 w:rsidR="00946788"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dio</w:t>
      </w:r>
      <w:r w:rsidR="0006147B"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forma a un plan de trabajo con las actividades que se desarrollarán </w:t>
      </w:r>
      <w:r w:rsidR="00C17E9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en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programa.</w:t>
      </w:r>
    </w:p>
    <w:p w14:paraId="51BA73A8" w14:textId="77777777" w:rsidR="003B34A4" w:rsidRPr="003B34A4" w:rsidRDefault="003B34A4" w:rsidP="003B34A4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0889596C" w14:textId="281637BC" w:rsidR="00E43747" w:rsidRDefault="0006147B" w:rsidP="003B34A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Hasta el momento las actividades </w:t>
      </w:r>
      <w:r w:rsidR="00CE5DF5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 </w:t>
      </w:r>
      <w:r w:rsidR="00CE5DF5"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activación barrial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que se han </w:t>
      </w:r>
      <w:r w:rsid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ejecutado son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: </w:t>
      </w:r>
      <w:r w:rsidRPr="0006147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feria de </w:t>
      </w:r>
      <w:r w:rsidR="00E43747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servicios, charlas de </w:t>
      </w:r>
      <w:r w:rsid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</w:t>
      </w:r>
      <w:r w:rsidR="00E43747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arentalidad positiva, apoyo en las postulaciones a programas </w:t>
      </w:r>
      <w:r w:rsid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FOSIS</w:t>
      </w:r>
      <w:r w:rsidR="00E43747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, </w:t>
      </w:r>
      <w:r w:rsid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entre otras</w:t>
      </w:r>
      <w:r w:rsidR="00E43747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</w:p>
    <w:p w14:paraId="0881EA7A" w14:textId="77777777" w:rsidR="00C17E9D" w:rsidRPr="00C17E9D" w:rsidRDefault="00C17E9D" w:rsidP="00C17E9D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4D359748" w14:textId="762B0111" w:rsidR="00E43747" w:rsidRPr="000420CD" w:rsidRDefault="000420CD" w:rsidP="00484F38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En este barrio la </w:t>
      </w:r>
      <w:r w:rsidRPr="000420CD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 xml:space="preserve">estrategia de promoción </w:t>
      </w:r>
      <w:proofErr w:type="spellStart"/>
      <w:r w:rsidRPr="000420CD">
        <w:rPr>
          <w:rFonts w:ascii="Verdana" w:eastAsia="Cambria, 'Times New Roman'" w:hAnsi="Verdana" w:cs="Verdana"/>
          <w:bCs/>
          <w:kern w:val="3"/>
          <w:sz w:val="18"/>
          <w:szCs w:val="20"/>
          <w:lang w:eastAsia="zh-CN"/>
        </w:rPr>
        <w:t>sociocomunitaria</w:t>
      </w:r>
      <w:proofErr w:type="spellEnd"/>
      <w:r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dispone de $2.360.000 y la</w:t>
      </w:r>
      <w:r w:rsidR="00E43747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comunidad decidió destinar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los</w:t>
      </w:r>
      <w:r w:rsidR="00E43747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a la compra de implementos deportivos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 considerando la gran participación en clubes deportivos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</w:t>
      </w:r>
      <w:r w:rsidR="00C64196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territorio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.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 licitación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para la compra se hará 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durante</w:t>
      </w:r>
      <w:r w:rsidR="00C64196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mayo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y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se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entregar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á</w:t>
      </w:r>
      <w:r w:rsidR="00CE7BEA" w:rsidRPr="000420CD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a la comunidad durante junio. </w:t>
      </w:r>
    </w:p>
    <w:p w14:paraId="2C554434" w14:textId="77777777" w:rsidR="00873B50" w:rsidRPr="00873B50" w:rsidRDefault="00873B50" w:rsidP="00873B50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5B82A903" w14:textId="218DC9F3" w:rsidR="00873B50" w:rsidRPr="007F54B8" w:rsidRDefault="00873B50" w:rsidP="00873B50">
      <w:pPr>
        <w:pStyle w:val="Standard"/>
        <w:spacing w:after="240"/>
        <w:jc w:val="both"/>
        <w:rPr>
          <w:rFonts w:ascii="Verdana" w:hAnsi="Verdana" w:cs="Verdana"/>
          <w:b/>
          <w:sz w:val="22"/>
          <w:szCs w:val="20"/>
          <w:lang w:val="es-ES"/>
        </w:rPr>
      </w:pPr>
      <w:r w:rsidRPr="007F54B8">
        <w:rPr>
          <w:rFonts w:ascii="Verdana" w:hAnsi="Verdana" w:cs="Verdana"/>
          <w:b/>
          <w:sz w:val="22"/>
          <w:szCs w:val="20"/>
          <w:lang w:val="es-ES"/>
        </w:rPr>
        <w:lastRenderedPageBreak/>
        <w:t>Antecedentes programa Barrios en Acción</w:t>
      </w:r>
      <w:r>
        <w:rPr>
          <w:rFonts w:ascii="Verdana" w:hAnsi="Verdana" w:cs="Verdana"/>
          <w:b/>
          <w:sz w:val="22"/>
          <w:szCs w:val="20"/>
          <w:lang w:val="es-ES"/>
        </w:rPr>
        <w:t xml:space="preserve"> en barrio Santo Tomás</w:t>
      </w:r>
    </w:p>
    <w:p w14:paraId="4FA8C922" w14:textId="14113989" w:rsidR="00873B50" w:rsidRDefault="00873B50" w:rsidP="00663D74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El programa comenzó la intervención en el barrio </w:t>
      </w:r>
      <w:r w:rsidR="00184E08"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Santo Tomás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en marzo del 2021 y </w:t>
      </w: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la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el trabajo</w:t>
      </w: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con la comunidad par</w:t>
      </w:r>
      <w:r w:rsid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t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ió</w:t>
      </w:r>
      <w:r w:rsidRP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en agosto del 2021</w:t>
      </w:r>
      <w:r w:rsidR="00184E08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7F157C33" w14:textId="77777777" w:rsidR="00184E08" w:rsidRPr="00184E08" w:rsidRDefault="00184E08" w:rsidP="00184E08">
      <w:pPr>
        <w:pStyle w:val="Prrafodelista"/>
        <w:ind w:left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1938F6BE" w14:textId="77777777" w:rsidR="00873B50" w:rsidRDefault="00873B50" w:rsidP="00873B50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Un grupo motor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</w:t>
      </w:r>
      <w:r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integrado por líderes sociales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,</w:t>
      </w:r>
      <w:r w:rsidRPr="003B34A4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dio forma a un plan de trabajo con las actividades que se desarrollarán a lo larg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o del programa.</w:t>
      </w:r>
    </w:p>
    <w:p w14:paraId="395EA540" w14:textId="77777777" w:rsidR="00873B50" w:rsidRPr="003B34A4" w:rsidRDefault="00873B50" w:rsidP="00873B50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7EF65400" w14:textId="2B3B3DCC" w:rsidR="00873B50" w:rsidRDefault="00873B50" w:rsidP="00873B50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Hasta el momento las actividades de 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activación barrial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que se han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ejecutado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han sido: </w:t>
      </w:r>
      <w:r w:rsidRPr="0006147B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feria de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servicios, charlas de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arentalidad positiva, apoyo en las postulaciones a programas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FOSIS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, </w:t>
      </w:r>
      <w:r w:rsidR="000D49CA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entre otras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. </w:t>
      </w:r>
    </w:p>
    <w:p w14:paraId="31E4A786" w14:textId="77777777" w:rsidR="00C17E9D" w:rsidRPr="00C17E9D" w:rsidRDefault="00C17E9D" w:rsidP="00C17E9D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1D3A63CE" w14:textId="7F9D87F6" w:rsidR="00C17E9D" w:rsidRDefault="00C17E9D" w:rsidP="00873B50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(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Para el Barrio Santo Tomás de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$1.500.000 y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para el Barrio El Catillo de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$2.360.000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)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además el Barrio Santo Tomás cuenta con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un financiamiento de activación barrial (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 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$5.000.000)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4E8EF7AC" w14:textId="77777777" w:rsidR="00873B50" w:rsidRPr="00CE7BEA" w:rsidRDefault="00873B50" w:rsidP="00873B50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5DC04EE2" w14:textId="2BA7D4A9" w:rsidR="00873B50" w:rsidRDefault="000D49CA" w:rsidP="00873B50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</w:t>
      </w:r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a comunidad de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 Barrio</w:t>
      </w:r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Santo Tomás decidió que el fondo de promoción </w:t>
      </w:r>
      <w:proofErr w:type="spellStart"/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sociocomunitaria</w:t>
      </w:r>
      <w:proofErr w:type="spellEnd"/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$1.500.000 </w:t>
      </w:r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se destinará a un curso de capacitación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en</w:t>
      </w:r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reposter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ía</w:t>
      </w:r>
      <w:r w:rsidR="00873B50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. La licitación ya se realizó y el curso comienza el 17 de mayo. </w:t>
      </w:r>
    </w:p>
    <w:p w14:paraId="759DF2FD" w14:textId="77777777" w:rsidR="000D49CA" w:rsidRPr="000D49CA" w:rsidRDefault="000D49CA" w:rsidP="000D49CA">
      <w:pPr>
        <w:pStyle w:val="Prrafodelista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</w:p>
    <w:p w14:paraId="60961A01" w14:textId="14018A29" w:rsidR="000D49CA" w:rsidRDefault="000D49CA" w:rsidP="00873B50">
      <w:pPr>
        <w:pStyle w:val="Prrafodelista"/>
        <w:numPr>
          <w:ilvl w:val="0"/>
          <w:numId w:val="5"/>
        </w:numPr>
        <w:ind w:left="567" w:hanging="567"/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E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l Barrio Santo Tomás cuenta con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 un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fondo de </w:t>
      </w:r>
      <w:r w:rsidRPr="0030576F"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financiamiento de activación b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arrial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 xml:space="preserve">de 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$5.000.000 y aún no se define qué se hará con esos recursos</w:t>
      </w:r>
      <w:r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  <w:t>.</w:t>
      </w:r>
    </w:p>
    <w:p w14:paraId="3AC38B8D" w14:textId="61C64077" w:rsidR="00FE64BC" w:rsidRPr="000D49CA" w:rsidRDefault="00873B50" w:rsidP="000D49CA">
      <w:pPr>
        <w:jc w:val="both"/>
        <w:rPr>
          <w:rFonts w:ascii="Verdana" w:eastAsia="Cambria, 'Times New Roman'" w:hAnsi="Verdana" w:cs="Verdana"/>
          <w:kern w:val="3"/>
          <w:sz w:val="18"/>
          <w:szCs w:val="20"/>
          <w:lang w:eastAsia="zh-CN"/>
        </w:rPr>
      </w:pPr>
      <w14:conflictDel w:id="2" w:author="Gabriela Villanueva Rodriguez">
        <w:r>
          <w:rPr>
            <w:rFonts w:ascii="Verdana" w:eastAsia="Cambria, 'Times New Roman'" w:hAnsi="Verdana" w:cs="Verdana"/>
            <w:kern w:val="3"/>
            <w:sz w:val="18"/>
            <w:szCs w:val="20"/>
            <w:lang w:eastAsia="zh-CN"/>
          </w:rPr>
          <w:t>Las obras de confianza son</w:t>
        </w:r>
      </w14:conflictDel>
      <w14:conflictDel w:id="3" w:author="Gabriela Villanueva Rodriguez">
        <w:r w:rsidR="002D494A">
          <w:rPr>
            <w:rFonts w:ascii="Verdana" w:eastAsia="Cambria, 'Times New Roman'" w:hAnsi="Verdana" w:cs="Verdana"/>
            <w:kern w:val="3"/>
            <w:sz w:val="18"/>
            <w:szCs w:val="20"/>
            <w:lang w:eastAsia="zh-CN"/>
          </w:rPr>
          <w:t xml:space="preserve"> obras que dan cuenta del trabajo realizado con antelación en los territorios, previo a esto se tiene trabajado un diagnóstico comunitario, un plan de desarrollo local o plan de trabajo comunitario, donde las personas finalmente en la obra de confianza pueden solventar problemáticas en temáticas de seguridad.</w:t>
        </w:r>
      </w14:conflictDel>
    </w:p>
    <w:sectPr w:rsidR="00FE64BC" w:rsidRPr="000D49CA" w:rsidSect="000D49CA">
      <w:footerReference w:type="default" r:id="rId11"/>
      <w:headerReference w:type="first" r:id="rId12"/>
      <w:footerReference w:type="first" r:id="rId13"/>
      <w:pgSz w:w="12240" w:h="15840"/>
      <w:pgMar w:top="1701" w:right="1750" w:bottom="1702" w:left="1418" w:header="283" w:footer="0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B745" w16cex:dateUtc="2022-05-16T15:43:00Z"/>
  <w16cex:commentExtensible w16cex:durableId="262CB7EB" w16cex:dateUtc="2022-05-16T15:45:00Z"/>
  <w16cex:commentExtensible w16cex:durableId="262CC254" w16cex:dateUtc="2022-05-16T16:30:00Z"/>
  <w16cex:commentExtensible w16cex:durableId="262CC29F" w16cex:dateUtc="2022-05-16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65584" w14:textId="77777777" w:rsidR="00663D74" w:rsidRDefault="00663D74">
      <w:r>
        <w:separator/>
      </w:r>
    </w:p>
  </w:endnote>
  <w:endnote w:type="continuationSeparator" w:id="0">
    <w:p w14:paraId="225484D0" w14:textId="77777777" w:rsidR="00663D74" w:rsidRDefault="00663D74">
      <w:r>
        <w:continuationSeparator/>
      </w:r>
    </w:p>
  </w:endnote>
  <w:endnote w:type="continuationNotice" w:id="1">
    <w:p w14:paraId="4D3F8AC9" w14:textId="77777777" w:rsidR="005B5EDF" w:rsidRDefault="005B5E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, 'Times New Roman'">
    <w:altName w:val="Cambria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mbria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er">
    <w:altName w:val="Calibri"/>
    <w:panose1 w:val="02000503030000020004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1C8BD" w14:textId="77777777" w:rsidR="00663D74" w:rsidRDefault="00663D74" w:rsidP="000224F1">
    <w:pPr>
      <w:pStyle w:val="Piedepgina"/>
      <w:ind w:left="142"/>
    </w:pPr>
    <w:r>
      <w:rPr>
        <w:rFonts w:ascii="Aller" w:eastAsia="Aller" w:hAnsi="Aller" w:cs="Aller"/>
        <w:noProof/>
        <w:color w:val="1F4887"/>
        <w:sz w:val="16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64170B39" wp14:editId="6316875D">
              <wp:simplePos x="0" y="0"/>
              <wp:positionH relativeFrom="column">
                <wp:posOffset>-588645</wp:posOffset>
              </wp:positionH>
              <wp:positionV relativeFrom="paragraph">
                <wp:posOffset>24434</wp:posOffset>
              </wp:positionV>
              <wp:extent cx="7253218" cy="421005"/>
              <wp:effectExtent l="0" t="0" r="5080" b="0"/>
              <wp:wrapNone/>
              <wp:docPr id="60" name="Grupo 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61" name="Imagen 6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2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788CD2E" id="Grupo 60" o:spid="_x0000_s1026" style="position:absolute;margin-left:-46.35pt;margin-top:1.9pt;width:571.1pt;height:33.15pt;z-index:251658241" coordsize="72532,42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1" o:spid="_x0000_s1027" type="#_x0000_t75" style="position:absolute;left:54466;width:18066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">
                <v:imagedata r:id="rId3" o:title=""/>
              </v:shape>
              <v:shape id="Image1" o:spid="_x0000_s1028" type="#_x0000_t75" style="position:absolute;top:2544;width:12414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  <w:tbl>
    <w:tblPr>
      <w:tblW w:w="2851" w:type="pct"/>
      <w:jc w:val="center"/>
      <w:tblBorders>
        <w:bottom w:val="single" w:sz="4" w:space="0" w:color="BFBFBF"/>
      </w:tblBorders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723"/>
      <w:gridCol w:w="450"/>
    </w:tblGrid>
    <w:tr w:rsidR="00663D74" w:rsidRPr="0025191F" w14:paraId="68DB26C1" w14:textId="77777777" w:rsidTr="00086E95">
      <w:trPr>
        <w:trHeight w:val="510"/>
        <w:jc w:val="center"/>
      </w:trPr>
      <w:tc>
        <w:tcPr>
          <w:tcW w:w="4565" w:type="pct"/>
          <w:tcBorders>
            <w:bottom w:val="nil"/>
            <w:right w:val="single" w:sz="4" w:space="0" w:color="BFBFBF"/>
          </w:tcBorders>
        </w:tcPr>
        <w:p w14:paraId="244EDE64" w14:textId="77777777" w:rsidR="00663D74" w:rsidRPr="000224F1" w:rsidRDefault="00663D74" w:rsidP="00086E95">
          <w:pPr>
            <w:pStyle w:val="Sinespaciado"/>
            <w:spacing w:after="0"/>
            <w:ind w:left="-117" w:right="-120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t>FONDO DE SOLIDARIDAD E INVERSIÓN SOCIAL</w:t>
          </w:r>
        </w:p>
        <w:p w14:paraId="00B6732E" w14:textId="77777777" w:rsidR="00663D74" w:rsidRPr="000224F1" w:rsidRDefault="00663D74" w:rsidP="00086E95">
          <w:pPr>
            <w:pStyle w:val="Sinespaciado"/>
            <w:spacing w:after="0"/>
            <w:ind w:left="-117" w:right="-120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t>MINISTERIO DE DESARROLLO SOCIAL Y FAMILIA</w:t>
          </w:r>
        </w:p>
      </w:tc>
      <w:tc>
        <w:tcPr>
          <w:tcW w:w="435" w:type="pct"/>
          <w:tcBorders>
            <w:left w:val="single" w:sz="4" w:space="0" w:color="BFBFBF"/>
            <w:bottom w:val="nil"/>
          </w:tcBorders>
        </w:tcPr>
        <w:p w14:paraId="726D5ECF" w14:textId="3BD23359" w:rsidR="00663D74" w:rsidRPr="000224F1" w:rsidRDefault="00663D74" w:rsidP="00086E95">
          <w:pPr>
            <w:pStyle w:val="Sinespaciado"/>
            <w:ind w:hanging="115"/>
            <w:jc w:val="left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fldChar w:fldCharType="begin"/>
          </w:r>
          <w:r w:rsidRPr="000224F1">
            <w:rPr>
              <w:color w:val="404040" w:themeColor="text1" w:themeTint="BF"/>
              <w:sz w:val="14"/>
            </w:rPr>
            <w:instrText>PAGE   \* MERGEFORMAT</w:instrText>
          </w:r>
          <w:r w:rsidRPr="000224F1">
            <w:rPr>
              <w:color w:val="404040" w:themeColor="text1" w:themeTint="BF"/>
              <w:sz w:val="14"/>
            </w:rPr>
            <w:fldChar w:fldCharType="separate"/>
          </w:r>
          <w:r w:rsidR="00CC32E0">
            <w:rPr>
              <w:noProof/>
              <w:color w:val="404040" w:themeColor="text1" w:themeTint="BF"/>
              <w:sz w:val="14"/>
            </w:rPr>
            <w:t>4</w:t>
          </w:r>
          <w:r w:rsidRPr="000224F1">
            <w:rPr>
              <w:color w:val="404040" w:themeColor="text1" w:themeTint="BF"/>
              <w:sz w:val="14"/>
            </w:rPr>
            <w:fldChar w:fldCharType="end"/>
          </w:r>
        </w:p>
      </w:tc>
    </w:tr>
  </w:tbl>
  <w:p w14:paraId="3A6AB3B9" w14:textId="77777777" w:rsidR="00663D74" w:rsidRDefault="00663D74" w:rsidP="000224F1">
    <w:pPr>
      <w:pStyle w:val="Piedepgina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47FE2" w14:textId="77777777" w:rsidR="00663D74" w:rsidRDefault="00663D74" w:rsidP="00BA5DB1">
    <w:pPr>
      <w:pStyle w:val="Standard"/>
    </w:pPr>
    <w:r>
      <w:rPr>
        <w:rFonts w:ascii="Aller" w:eastAsia="Aller" w:hAnsi="Aller" w:cs="Aller"/>
        <w:noProof/>
        <w:color w:val="1F4887"/>
        <w:sz w:val="16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B54AD7" wp14:editId="3404F85E">
              <wp:simplePos x="0" y="0"/>
              <wp:positionH relativeFrom="column">
                <wp:posOffset>-603885</wp:posOffset>
              </wp:positionH>
              <wp:positionV relativeFrom="paragraph">
                <wp:posOffset>-124791</wp:posOffset>
              </wp:positionV>
              <wp:extent cx="7253218" cy="421005"/>
              <wp:effectExtent l="0" t="0" r="5080" b="0"/>
              <wp:wrapNone/>
              <wp:docPr id="2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FB45673" id="Grupo 2" o:spid="_x0000_s1026" style="position:absolute;margin-left:-47.55pt;margin-top:-9.85pt;width:571.1pt;height:33.15pt;z-index:251658240" coordsize="72532,42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Cjw/eHBhY2tldCBlbmQ9InciPz7/4gxYSUNDX1BS&#10;T0ZJTEUAAQ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//7gAOQWRvYmUAZMAAAAAB/9sAhAABAQEBAQEBAQEBAQEBAQEBAQEB&#10;AQEBAQEBAQEBAQEBAQEBAQEBAQEBAQEBAgICAgICAgICAgIDAwMDAwMDAwMDAQEBAQEBAQIBAQIC&#10;AgECAgMDAwMDAwMDAwMDAwMDAwMDAwMDAwMDAwMDAwMDAwMDAwMDAwMDAwMDAwMDAwMDAwP/wAAR&#10;CAALAMwDAREAAhEBAxEB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left:54466;width:18066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">
                <v:imagedata r:id="rId3" o:title=""/>
              </v:shape>
              <v:shape id="Image1" o:spid="_x0000_s1028" type="#_x0000_t75" style="position:absolute;top:2544;width:12414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</w:p>
  <w:p w14:paraId="39EAB9D3" w14:textId="77777777" w:rsidR="00663D74" w:rsidRDefault="00663D74" w:rsidP="00BA5DB1">
    <w:pPr>
      <w:pStyle w:val="Piedepgina"/>
    </w:pPr>
  </w:p>
  <w:p w14:paraId="7CE79A62" w14:textId="77777777" w:rsidR="00663D74" w:rsidRDefault="00663D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679CF" w14:textId="77777777" w:rsidR="00663D74" w:rsidRDefault="00663D74">
      <w:r>
        <w:rPr>
          <w:color w:val="000000"/>
        </w:rPr>
        <w:separator/>
      </w:r>
    </w:p>
  </w:footnote>
  <w:footnote w:type="continuationSeparator" w:id="0">
    <w:p w14:paraId="108EB6FE" w14:textId="77777777" w:rsidR="00663D74" w:rsidRDefault="00663D74">
      <w:r>
        <w:continuationSeparator/>
      </w:r>
    </w:p>
  </w:footnote>
  <w:footnote w:type="continuationNotice" w:id="1">
    <w:p w14:paraId="5B7813AA" w14:textId="77777777" w:rsidR="005B5EDF" w:rsidRDefault="005B5E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93D18" w14:textId="77777777" w:rsidR="00663D74" w:rsidRDefault="00663D74">
    <w:pPr>
      <w:pStyle w:val="Encabezado"/>
    </w:pPr>
  </w:p>
  <w:p w14:paraId="16599557" w14:textId="77777777" w:rsidR="00663D74" w:rsidRDefault="00663D74">
    <w:pPr>
      <w:pStyle w:val="Encabezado"/>
    </w:pPr>
  </w:p>
  <w:p w14:paraId="05C2F95C" w14:textId="77777777" w:rsidR="00663D74" w:rsidRDefault="00663D74">
    <w:pPr>
      <w:pStyle w:val="Encabezado"/>
    </w:pPr>
  </w:p>
  <w:p w14:paraId="23E4EE3A" w14:textId="77777777" w:rsidR="00663D74" w:rsidRDefault="00663D74">
    <w:pPr>
      <w:pStyle w:val="Encabezado"/>
    </w:pPr>
  </w:p>
  <w:p w14:paraId="2093FC91" w14:textId="77777777" w:rsidR="00663D74" w:rsidRDefault="00663D74">
    <w:pPr>
      <w:pStyle w:val="Encabezado"/>
    </w:pPr>
  </w:p>
  <w:p w14:paraId="684D03D1" w14:textId="77777777" w:rsidR="00663D74" w:rsidRDefault="00663D74">
    <w:pPr>
      <w:pStyle w:val="Encabezado"/>
    </w:pPr>
  </w:p>
  <w:p w14:paraId="6D984B28" w14:textId="77777777" w:rsidR="00663D74" w:rsidRDefault="00663D74">
    <w:pPr>
      <w:pStyle w:val="Encabezado"/>
    </w:pPr>
  </w:p>
  <w:p w14:paraId="06881C65" w14:textId="77777777" w:rsidR="00663D74" w:rsidRDefault="00663D74">
    <w:pPr>
      <w:pStyle w:val="Encabezado"/>
    </w:pPr>
    <w:r w:rsidRPr="00445FFE">
      <w:rPr>
        <w:rFonts w:ascii="Verdana" w:hAnsi="Verdana"/>
        <w:noProof/>
        <w:sz w:val="22"/>
        <w:szCs w:val="22"/>
      </w:rPr>
      <w:drawing>
        <wp:anchor distT="0" distB="0" distL="114300" distR="114300" simplePos="0" relativeHeight="251658242" behindDoc="0" locked="0" layoutInCell="1" allowOverlap="1" wp14:anchorId="7253DCB7" wp14:editId="164741D5">
          <wp:simplePos x="0" y="0"/>
          <wp:positionH relativeFrom="column">
            <wp:posOffset>-361674</wp:posOffset>
          </wp:positionH>
          <wp:positionV relativeFrom="page">
            <wp:posOffset>421005</wp:posOffset>
          </wp:positionV>
          <wp:extent cx="1177290" cy="1069975"/>
          <wp:effectExtent l="0" t="0" r="3810" b="0"/>
          <wp:wrapSquare wrapText="bothSides"/>
          <wp:docPr id="13" name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7" descr="Macintosh HD:Users:carol.rebolledo:Desktop:nuevos2018:kit_oficina:FOSISfranj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1069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71E"/>
    <w:multiLevelType w:val="hybridMultilevel"/>
    <w:tmpl w:val="095E9922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2481D"/>
    <w:multiLevelType w:val="hybridMultilevel"/>
    <w:tmpl w:val="90B850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F0EB0"/>
    <w:multiLevelType w:val="hybridMultilevel"/>
    <w:tmpl w:val="BBFEA0BE"/>
    <w:lvl w:ilvl="0" w:tplc="1BAE5BF2">
      <w:numFmt w:val="bullet"/>
      <w:lvlText w:val="-"/>
      <w:lvlJc w:val="left"/>
      <w:pPr>
        <w:ind w:left="720" w:hanging="360"/>
      </w:pPr>
      <w:rPr>
        <w:rFonts w:ascii="Verdana" w:eastAsia="Cambria, 'Times New Roman'" w:hAnsi="Verdana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23687"/>
    <w:multiLevelType w:val="hybridMultilevel"/>
    <w:tmpl w:val="F00A4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2453D"/>
    <w:multiLevelType w:val="hybridMultilevel"/>
    <w:tmpl w:val="F258A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05CB3"/>
    <w:multiLevelType w:val="hybridMultilevel"/>
    <w:tmpl w:val="035898D4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70CAD"/>
    <w:multiLevelType w:val="hybridMultilevel"/>
    <w:tmpl w:val="D06EAFD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4A1881"/>
    <w:multiLevelType w:val="hybridMultilevel"/>
    <w:tmpl w:val="796A71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44EBE"/>
    <w:multiLevelType w:val="hybridMultilevel"/>
    <w:tmpl w:val="22768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95745"/>
    <w:multiLevelType w:val="hybridMultilevel"/>
    <w:tmpl w:val="8C58A8D4"/>
    <w:lvl w:ilvl="0" w:tplc="1BAE5BF2">
      <w:numFmt w:val="bullet"/>
      <w:lvlText w:val="-"/>
      <w:lvlJc w:val="left"/>
      <w:pPr>
        <w:ind w:left="720" w:hanging="360"/>
      </w:pPr>
      <w:rPr>
        <w:rFonts w:ascii="Verdana" w:eastAsia="Cambria, 'Times New Roman'" w:hAnsi="Verdana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02E4C"/>
    <w:multiLevelType w:val="hybridMultilevel"/>
    <w:tmpl w:val="340E866A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briela Villanueva Rodriguez">
    <w15:presenceInfo w15:providerId="AD" w15:userId="S-1-5-21-1220945662-1682526488-842925246-2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4B8"/>
    <w:rsid w:val="000224F1"/>
    <w:rsid w:val="000420CD"/>
    <w:rsid w:val="0006147B"/>
    <w:rsid w:val="00067348"/>
    <w:rsid w:val="00086E95"/>
    <w:rsid w:val="000D3F01"/>
    <w:rsid w:val="000D49CA"/>
    <w:rsid w:val="000F22F5"/>
    <w:rsid w:val="0014695C"/>
    <w:rsid w:val="00184E08"/>
    <w:rsid w:val="001E1681"/>
    <w:rsid w:val="00202DCA"/>
    <w:rsid w:val="00206540"/>
    <w:rsid w:val="00222D93"/>
    <w:rsid w:val="0026260F"/>
    <w:rsid w:val="00272099"/>
    <w:rsid w:val="00274521"/>
    <w:rsid w:val="00293749"/>
    <w:rsid w:val="002D494A"/>
    <w:rsid w:val="0030576F"/>
    <w:rsid w:val="00336DFE"/>
    <w:rsid w:val="00342EDB"/>
    <w:rsid w:val="00370EC6"/>
    <w:rsid w:val="00381E50"/>
    <w:rsid w:val="003B34A4"/>
    <w:rsid w:val="003C5393"/>
    <w:rsid w:val="00422CEC"/>
    <w:rsid w:val="00457E4C"/>
    <w:rsid w:val="00464210"/>
    <w:rsid w:val="00505301"/>
    <w:rsid w:val="00516966"/>
    <w:rsid w:val="005232AF"/>
    <w:rsid w:val="005245AC"/>
    <w:rsid w:val="005528F1"/>
    <w:rsid w:val="0056704A"/>
    <w:rsid w:val="00575A45"/>
    <w:rsid w:val="00582F66"/>
    <w:rsid w:val="00596E91"/>
    <w:rsid w:val="005B27EC"/>
    <w:rsid w:val="005B5EDF"/>
    <w:rsid w:val="006615D1"/>
    <w:rsid w:val="00663D74"/>
    <w:rsid w:val="00676D91"/>
    <w:rsid w:val="007066A6"/>
    <w:rsid w:val="00740C0D"/>
    <w:rsid w:val="00763C34"/>
    <w:rsid w:val="0077434B"/>
    <w:rsid w:val="007D0C5D"/>
    <w:rsid w:val="007D2FD3"/>
    <w:rsid w:val="007F54B8"/>
    <w:rsid w:val="007F780C"/>
    <w:rsid w:val="00837C69"/>
    <w:rsid w:val="00843388"/>
    <w:rsid w:val="00873B50"/>
    <w:rsid w:val="00890714"/>
    <w:rsid w:val="008F7E6D"/>
    <w:rsid w:val="00946788"/>
    <w:rsid w:val="0099280C"/>
    <w:rsid w:val="00996F4B"/>
    <w:rsid w:val="009B4EFF"/>
    <w:rsid w:val="00A257DE"/>
    <w:rsid w:val="00AA4E8A"/>
    <w:rsid w:val="00AB652A"/>
    <w:rsid w:val="00AC3868"/>
    <w:rsid w:val="00B12614"/>
    <w:rsid w:val="00BA5DB1"/>
    <w:rsid w:val="00BA608C"/>
    <w:rsid w:val="00C17E9D"/>
    <w:rsid w:val="00C46358"/>
    <w:rsid w:val="00C61FFF"/>
    <w:rsid w:val="00C64196"/>
    <w:rsid w:val="00C83564"/>
    <w:rsid w:val="00CA20C6"/>
    <w:rsid w:val="00CA39DA"/>
    <w:rsid w:val="00CC32E0"/>
    <w:rsid w:val="00CE54AB"/>
    <w:rsid w:val="00CE5DF5"/>
    <w:rsid w:val="00CE7BEA"/>
    <w:rsid w:val="00D065EF"/>
    <w:rsid w:val="00D32F0D"/>
    <w:rsid w:val="00D96A7A"/>
    <w:rsid w:val="00E236EA"/>
    <w:rsid w:val="00E3728D"/>
    <w:rsid w:val="00E43747"/>
    <w:rsid w:val="00E877FE"/>
    <w:rsid w:val="00EC44F1"/>
    <w:rsid w:val="00EF0442"/>
    <w:rsid w:val="00F10E5C"/>
    <w:rsid w:val="00F27793"/>
    <w:rsid w:val="00F34535"/>
    <w:rsid w:val="00F739F7"/>
    <w:rsid w:val="00F740D8"/>
    <w:rsid w:val="00F7444C"/>
    <w:rsid w:val="00F96075"/>
    <w:rsid w:val="00F9722C"/>
    <w:rsid w:val="00FE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9A276D"/>
  <w15:docId w15:val="{8500D1B6-6080-4950-A557-FFDF062B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3"/>
        <w:sz w:val="24"/>
        <w:szCs w:val="24"/>
        <w:lang w:val="es-C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9F7"/>
    <w:pPr>
      <w:widowControl/>
      <w:autoSpaceDN/>
      <w:spacing w:after="160" w:line="259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s-E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, 'Times New Roman'" w:eastAsia="Cambria, 'Times New Roman'" w:hAnsi="Cambria, 'Times New Roman'" w:cs="Times New Roman"/>
      <w:lang w:val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Encabezado">
    <w:name w:val="header"/>
    <w:basedOn w:val="Standard"/>
    <w:link w:val="EncabezadoCar"/>
    <w:uiPriority w:val="99"/>
    <w:pPr>
      <w:tabs>
        <w:tab w:val="center" w:pos="4320"/>
        <w:tab w:val="right" w:pos="8640"/>
      </w:tabs>
    </w:pPr>
  </w:style>
  <w:style w:type="paragraph" w:styleId="Piedepgina">
    <w:name w:val="footer"/>
    <w:basedOn w:val="Standar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</w:style>
  <w:style w:type="character" w:customStyle="1" w:styleId="FooterChar">
    <w:name w:val="Footer Char"/>
    <w:basedOn w:val="Fuentedeprrafopredeter"/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8F7E6D"/>
    <w:pPr>
      <w:spacing w:after="240"/>
      <w:jc w:val="center"/>
    </w:pPr>
    <w:rPr>
      <w:rFonts w:ascii="Verdana" w:eastAsia="Cambria" w:hAnsi="Verdana" w:cs="Times New Roman"/>
      <w:b/>
      <w:sz w:val="16"/>
      <w:szCs w:val="16"/>
      <w:lang w:eastAsia="ja-JP"/>
    </w:rPr>
  </w:style>
  <w:style w:type="character" w:customStyle="1" w:styleId="EncabezadoCar">
    <w:name w:val="Encabezado Car"/>
    <w:basedOn w:val="Fuentedeprrafopredeter"/>
    <w:link w:val="Encabezado"/>
    <w:uiPriority w:val="99"/>
    <w:rsid w:val="00BA5DB1"/>
    <w:rPr>
      <w:rFonts w:ascii="Cambria, 'Times New Roman'" w:eastAsia="Cambria, 'Times New Roman'" w:hAnsi="Cambria, 'Times New Roman'" w:cs="Times New Roman"/>
      <w:lang w:val="en-US" w:bidi="ar-SA"/>
    </w:rPr>
  </w:style>
  <w:style w:type="table" w:styleId="Tablaconcuadrcula">
    <w:name w:val="Table Grid"/>
    <w:basedOn w:val="Tablanormal"/>
    <w:uiPriority w:val="39"/>
    <w:rsid w:val="00F73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39F7"/>
    <w:pPr>
      <w:ind w:left="720"/>
      <w:contextualSpacing/>
    </w:pPr>
  </w:style>
  <w:style w:type="table" w:styleId="Tabladecuadrcula4-nfasis6">
    <w:name w:val="Grid Table 4 Accent 6"/>
    <w:basedOn w:val="Tablanormal"/>
    <w:uiPriority w:val="49"/>
    <w:rsid w:val="00F739F7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s-ES" w:eastAsia="en-US" w:bidi="ar-SA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F739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39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39F7"/>
    <w:rPr>
      <w:rFonts w:asciiTheme="minorHAnsi" w:eastAsiaTheme="minorHAnsi" w:hAnsiTheme="minorHAnsi" w:cstheme="minorBidi"/>
      <w:kern w:val="0"/>
      <w:sz w:val="20"/>
      <w:szCs w:val="20"/>
      <w:lang w:val="es-ES" w:eastAsia="en-US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3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9F7"/>
    <w:rPr>
      <w:rFonts w:ascii="Segoe UI" w:eastAsiaTheme="minorHAnsi" w:hAnsi="Segoe UI" w:cs="Segoe UI"/>
      <w:kern w:val="0"/>
      <w:sz w:val="18"/>
      <w:szCs w:val="18"/>
      <w:lang w:val="es-ES" w:eastAsia="en-US" w:bidi="ar-SA"/>
    </w:rPr>
  </w:style>
  <w:style w:type="table" w:styleId="Tabladecuadrcula5oscura-nfasis5">
    <w:name w:val="Grid Table 5 Dark Accent 5"/>
    <w:basedOn w:val="Tablanormal"/>
    <w:uiPriority w:val="50"/>
    <w:rsid w:val="00575A4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3B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3B50"/>
    <w:rPr>
      <w:rFonts w:asciiTheme="minorHAnsi" w:eastAsiaTheme="minorHAnsi" w:hAnsiTheme="minorHAnsi" w:cstheme="minorBidi"/>
      <w:b/>
      <w:bCs/>
      <w:kern w:val="0"/>
      <w:sz w:val="20"/>
      <w:szCs w:val="20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illanueva\Documents\Plantillas%20personalizadas%20de%20Office\Hoja_Carta_FOSIS_202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SZFZ3KM2WWSW-901408782-198151</_dlc_DocId>
    <_dlc_DocIdUrl xmlns="7ba925a7-499c-4a29-a005-81b4ebbe0bf8">
      <Url>https://fosis.sharepoint.com/sites/cedoc/subgestiondeprogramas/_layouts/15/DocIdRedir.aspx?ID=SZFZ3KM2WWSW-901408782-198151</Url>
      <Description>SZFZ3KM2WWSW-901408782-198151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9E62FF-8A18-43BD-90D9-259BA486B8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86102-49A5-4563-B8BF-5D50359F15EA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52b9a2b2-79ca-4769-b4e2-a4435a5f11a3"/>
    <ds:schemaRef ds:uri="http://purl.org/dc/terms/"/>
    <ds:schemaRef ds:uri="http://schemas.openxmlformats.org/package/2006/metadata/core-properties"/>
    <ds:schemaRef ds:uri="e6878757-f3d2-4313-a599-5c6837e7aa7d"/>
  </ds:schemaRefs>
</ds:datastoreItem>
</file>

<file path=customXml/itemProps3.xml><?xml version="1.0" encoding="utf-8"?>
<ds:datastoreItem xmlns:ds="http://schemas.openxmlformats.org/officeDocument/2006/customXml" ds:itemID="{A603E4E9-17BB-4D0A-B2A0-93C532ED2D4D}"/>
</file>

<file path=customXml/itemProps4.xml><?xml version="1.0" encoding="utf-8"?>
<ds:datastoreItem xmlns:ds="http://schemas.openxmlformats.org/officeDocument/2006/customXml" ds:itemID="{0AAB2E0E-9DA8-4526-B35C-41545B7AB8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43A965-5395-4395-B67E-7A73C2FAC580}"/>
</file>

<file path=docProps/app.xml><?xml version="1.0" encoding="utf-8"?>
<Properties xmlns="http://schemas.openxmlformats.org/officeDocument/2006/extended-properties" xmlns:vt="http://schemas.openxmlformats.org/officeDocument/2006/docPropsVTypes">
  <Template>Hoja_Carta_FOSIS_2022.dotx</Template>
  <TotalTime>368</TotalTime>
  <Pages>4</Pages>
  <Words>1192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Gabriela Villanueva Rodríguez</dc:creator>
  <cp:lastModifiedBy>Gabriela Villanueva Rodriguez</cp:lastModifiedBy>
  <cp:revision>13</cp:revision>
  <cp:lastPrinted>2022-05-02T19:58:00Z</cp:lastPrinted>
  <dcterms:created xsi:type="dcterms:W3CDTF">2022-05-13T17:35:00Z</dcterms:created>
  <dcterms:modified xsi:type="dcterms:W3CDTF">2022-05-17T13:22:00Z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cac57b50-113b-4f57-a3b2-fe266de79943</vt:lpwstr>
  </property>
</Properties>
</file>